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EB18" w14:textId="77777777" w:rsidR="00B56A11" w:rsidRDefault="00B56A11" w:rsidP="00B56A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MARKAUNT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FE0E08C" w14:textId="77777777" w:rsidR="00B56A11" w:rsidRDefault="00B56A11" w:rsidP="00B56A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Great Dunham, Norfolk. Husbandman.</w:t>
      </w:r>
    </w:p>
    <w:p w14:paraId="111312D6" w14:textId="77777777" w:rsidR="00B56A11" w:rsidRDefault="00B56A11" w:rsidP="00B56A11">
      <w:pPr>
        <w:rPr>
          <w:rFonts w:ascii="Times New Roman" w:hAnsi="Times New Roman" w:cs="Times New Roman"/>
        </w:rPr>
      </w:pPr>
    </w:p>
    <w:p w14:paraId="23C64328" w14:textId="77777777" w:rsidR="00B56A11" w:rsidRDefault="00B56A11" w:rsidP="00B56A11">
      <w:pPr>
        <w:rPr>
          <w:rFonts w:ascii="Times New Roman" w:hAnsi="Times New Roman" w:cs="Times New Roman"/>
        </w:rPr>
      </w:pPr>
    </w:p>
    <w:p w14:paraId="080B1DD7" w14:textId="77777777" w:rsidR="00B56A11" w:rsidRDefault="00B56A11" w:rsidP="00B56A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Geoffrey Norman, clerk(q.v.), brought a plaint of debt against him,</w:t>
      </w:r>
    </w:p>
    <w:p w14:paraId="2D847F72" w14:textId="77777777" w:rsidR="00B56A11" w:rsidRDefault="00B56A11" w:rsidP="00B56A1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Henry Chapman of </w:t>
      </w:r>
      <w:proofErr w:type="spellStart"/>
      <w:r>
        <w:rPr>
          <w:rFonts w:ascii="Times New Roman" w:hAnsi="Times New Roman" w:cs="Times New Roman"/>
        </w:rPr>
        <w:t>Shouldham</w:t>
      </w:r>
      <w:proofErr w:type="spellEnd"/>
      <w:r>
        <w:rPr>
          <w:rFonts w:ascii="Times New Roman" w:hAnsi="Times New Roman" w:cs="Times New Roman"/>
        </w:rPr>
        <w:t xml:space="preserve">(q.v.), Walter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Shouldham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Nicholasson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Heacham</w:t>
      </w:r>
      <w:proofErr w:type="spellEnd"/>
      <w:r>
        <w:rPr>
          <w:rFonts w:ascii="Times New Roman" w:hAnsi="Times New Roman" w:cs="Times New Roman"/>
        </w:rPr>
        <w:t xml:space="preserve">(q.v.) and Geoffrey Drake of Great </w:t>
      </w:r>
      <w:proofErr w:type="spellStart"/>
      <w:r>
        <w:rPr>
          <w:rFonts w:ascii="Times New Roman" w:hAnsi="Times New Roman" w:cs="Times New Roman"/>
        </w:rPr>
        <w:t>Fransham</w:t>
      </w:r>
      <w:proofErr w:type="spellEnd"/>
      <w:r>
        <w:rPr>
          <w:rFonts w:ascii="Times New Roman" w:hAnsi="Times New Roman" w:cs="Times New Roman"/>
        </w:rPr>
        <w:t>(q.v.).</w:t>
      </w:r>
    </w:p>
    <w:p w14:paraId="4F1A170C" w14:textId="77777777" w:rsidR="00B56A11" w:rsidRDefault="00B56A11" w:rsidP="00B56A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6F31102" w14:textId="77777777" w:rsidR="00B56A11" w:rsidRDefault="00B56A11" w:rsidP="00B56A11">
      <w:pPr>
        <w:rPr>
          <w:rFonts w:ascii="Times New Roman" w:hAnsi="Times New Roman" w:cs="Times New Roman"/>
        </w:rPr>
      </w:pPr>
    </w:p>
    <w:p w14:paraId="25E057EA" w14:textId="77777777" w:rsidR="00B56A11" w:rsidRDefault="00B56A11" w:rsidP="00B56A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July 2018</w:t>
      </w:r>
    </w:p>
    <w:p w14:paraId="56676641" w14:textId="77777777" w:rsidR="006B2F86" w:rsidRPr="00E71FC3" w:rsidRDefault="00B56A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62B11" w14:textId="77777777" w:rsidR="00B56A11" w:rsidRDefault="00B56A11" w:rsidP="00E71FC3">
      <w:r>
        <w:separator/>
      </w:r>
    </w:p>
  </w:endnote>
  <w:endnote w:type="continuationSeparator" w:id="0">
    <w:p w14:paraId="36D97939" w14:textId="77777777" w:rsidR="00B56A11" w:rsidRDefault="00B56A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CF7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AA9A6" w14:textId="77777777" w:rsidR="00B56A11" w:rsidRDefault="00B56A11" w:rsidP="00E71FC3">
      <w:r>
        <w:separator/>
      </w:r>
    </w:p>
  </w:footnote>
  <w:footnote w:type="continuationSeparator" w:id="0">
    <w:p w14:paraId="350A42D5" w14:textId="77777777" w:rsidR="00B56A11" w:rsidRDefault="00B56A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A11"/>
    <w:rsid w:val="001A7C09"/>
    <w:rsid w:val="00577BD5"/>
    <w:rsid w:val="00656CBA"/>
    <w:rsid w:val="006A1F77"/>
    <w:rsid w:val="00733BE7"/>
    <w:rsid w:val="00AB52E8"/>
    <w:rsid w:val="00B16D3F"/>
    <w:rsid w:val="00B56A1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0D709"/>
  <w15:chartTrackingRefBased/>
  <w15:docId w15:val="{9784FFAE-89D3-442F-B3F5-9E89EED2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6A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2018-09-01T19:06:00Z</dcterms:created>
  <dcterms:modified xsi:type="dcterms:W3CDTF">2018-09-01T19:06:00Z</dcterms:modified>
</cp:coreProperties>
</file>